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BDD8C" w14:textId="77777777" w:rsidR="00025386" w:rsidRDefault="00600615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>
        <w:rPr>
          <w:rFonts w:ascii="Arial" w:hAnsi="Arial" w:cs="Arial"/>
          <w:bCs/>
          <w:i w:val="0"/>
          <w:szCs w:val="24"/>
        </w:rPr>
        <w:t xml:space="preserve">Załącznik 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06BA0CEF" w14:textId="77777777" w:rsidTr="00467CA2">
        <w:tc>
          <w:tcPr>
            <w:tcW w:w="2800" w:type="dxa"/>
            <w:shd w:val="clear" w:color="auto" w:fill="auto"/>
          </w:tcPr>
          <w:p w14:paraId="6B2F1CB9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096DCF62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4B9A4E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0F87554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653A3F30" w14:textId="77777777" w:rsidTr="00467CA2">
        <w:tc>
          <w:tcPr>
            <w:tcW w:w="2800" w:type="dxa"/>
            <w:shd w:val="clear" w:color="auto" w:fill="auto"/>
          </w:tcPr>
          <w:p w14:paraId="2A8ED237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442353F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A58BEE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99FDEFC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69705E2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28B30ADC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C962BA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ADD592E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7B468E5" w14:textId="053D5ED4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51E66" w:rsidRPr="00F51E66">
        <w:rPr>
          <w:rFonts w:ascii="Arial" w:hAnsi="Arial" w:cs="Arial"/>
          <w:sz w:val="24"/>
          <w:szCs w:val="24"/>
        </w:rPr>
        <w:t>(t.j. Dz. U. z 202</w:t>
      </w:r>
      <w:r w:rsidR="007A72FA">
        <w:rPr>
          <w:rFonts w:ascii="Arial" w:hAnsi="Arial" w:cs="Arial"/>
          <w:sz w:val="24"/>
          <w:szCs w:val="24"/>
        </w:rPr>
        <w:t>4</w:t>
      </w:r>
      <w:r w:rsidR="00F51E66" w:rsidRPr="00F51E66">
        <w:rPr>
          <w:rFonts w:ascii="Arial" w:hAnsi="Arial" w:cs="Arial"/>
          <w:sz w:val="24"/>
          <w:szCs w:val="24"/>
        </w:rPr>
        <w:t xml:space="preserve">r. poz. </w:t>
      </w:r>
      <w:r w:rsidR="007A72FA">
        <w:rPr>
          <w:rFonts w:ascii="Arial" w:hAnsi="Arial" w:cs="Arial"/>
          <w:sz w:val="24"/>
          <w:szCs w:val="24"/>
        </w:rPr>
        <w:t>1320</w:t>
      </w:r>
      <w:r w:rsidR="00F51E66" w:rsidRPr="00F51E66">
        <w:rPr>
          <w:rFonts w:ascii="Arial" w:hAnsi="Arial" w:cs="Arial"/>
          <w:sz w:val="24"/>
          <w:szCs w:val="24"/>
        </w:rPr>
        <w:t>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56A648E1" w14:textId="77777777" w:rsidTr="00467CA2">
        <w:tc>
          <w:tcPr>
            <w:tcW w:w="2269" w:type="dxa"/>
            <w:shd w:val="clear" w:color="auto" w:fill="auto"/>
          </w:tcPr>
          <w:p w14:paraId="5F290443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76DED824" w14:textId="77777777" w:rsidR="007A72FA" w:rsidRDefault="007A72FA" w:rsidP="007A72FA">
            <w:pPr>
              <w:spacing w:line="360" w:lineRule="auto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6B589F">
              <w:rPr>
                <w:rFonts w:ascii="Arial" w:hAnsi="Arial"/>
                <w:b/>
                <w:bCs/>
                <w:i/>
                <w:iCs/>
              </w:rPr>
              <w:t>Przebudowa drogi gminnej nr 674345P w miejscowości Ostrówek</w:t>
            </w:r>
          </w:p>
          <w:p w14:paraId="43956DE8" w14:textId="129EF30C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F51E66" w:rsidRPr="00A2540E" w14:paraId="52AFC743" w14:textId="77777777" w:rsidTr="00880C3D">
        <w:tc>
          <w:tcPr>
            <w:tcW w:w="2269" w:type="dxa"/>
            <w:shd w:val="clear" w:color="auto" w:fill="auto"/>
          </w:tcPr>
          <w:p w14:paraId="4446B349" w14:textId="77777777" w:rsidR="00F51E66" w:rsidRPr="00A2540E" w:rsidRDefault="00F51E66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6758BF4C" w14:textId="2FB128B9" w:rsidR="00F51E66" w:rsidRPr="00A2540E" w:rsidRDefault="007A72FA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PFiZP 271.6.2024</w:t>
            </w:r>
          </w:p>
        </w:tc>
      </w:tr>
    </w:tbl>
    <w:p w14:paraId="3C7C2A75" w14:textId="77777777" w:rsidR="00DC652A" w:rsidRPr="00053927" w:rsidRDefault="00F51E66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0275B189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78287EE0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44985ABA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DD6C03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00856BC9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1984B671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1357DE47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CF704E0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1B82D49D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52354F5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377EE288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19C53AFC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3E74A0ED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1B4E7399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zakres mojego udziału przy realizacji zamówienia publicznego będzie następujący:</w:t>
      </w:r>
    </w:p>
    <w:p w14:paraId="2BB583B5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D8A8966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76C5F54E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04C18AA5" w14:textId="77777777" w:rsidTr="00467CA2">
        <w:tc>
          <w:tcPr>
            <w:tcW w:w="2660" w:type="dxa"/>
            <w:shd w:val="clear" w:color="auto" w:fill="auto"/>
          </w:tcPr>
          <w:p w14:paraId="236096D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B887AEB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DE07305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14:paraId="36A96501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B949734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E797671" w14:textId="77777777" w:rsidR="00D520D3" w:rsidRPr="008B745A" w:rsidRDefault="00D520D3" w:rsidP="00F51E66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51E66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0FF09B42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75A8C" w14:textId="77777777" w:rsidR="003504EC" w:rsidRDefault="003504EC" w:rsidP="00025386">
      <w:pPr>
        <w:spacing w:after="0" w:line="240" w:lineRule="auto"/>
      </w:pPr>
      <w:r>
        <w:separator/>
      </w:r>
    </w:p>
  </w:endnote>
  <w:endnote w:type="continuationSeparator" w:id="0">
    <w:p w14:paraId="06BC0B17" w14:textId="77777777" w:rsidR="003504EC" w:rsidRDefault="003504E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9CEB5" w14:textId="77777777" w:rsidR="00F51E66" w:rsidRDefault="00F51E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1AF21" w14:textId="78C1EC3D" w:rsidR="00025386" w:rsidRDefault="007A72FA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15DD32E" wp14:editId="35682E38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E23EA0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0A85575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00615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00615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4E36CD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5142B" w14:textId="77777777" w:rsidR="00F51E66" w:rsidRDefault="00F51E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0CD3C" w14:textId="77777777" w:rsidR="003504EC" w:rsidRDefault="003504EC" w:rsidP="00025386">
      <w:pPr>
        <w:spacing w:after="0" w:line="240" w:lineRule="auto"/>
      </w:pPr>
      <w:r>
        <w:separator/>
      </w:r>
    </w:p>
  </w:footnote>
  <w:footnote w:type="continuationSeparator" w:id="0">
    <w:p w14:paraId="484F7F83" w14:textId="77777777" w:rsidR="003504EC" w:rsidRDefault="003504E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7179" w14:textId="77777777" w:rsidR="00F51E66" w:rsidRDefault="00F51E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E64CC" w14:textId="77777777" w:rsidR="00F51E66" w:rsidRDefault="00F51E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86C45" w14:textId="77777777" w:rsidR="00F51E66" w:rsidRDefault="00F51E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3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2C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325B2C"/>
    <w:rsid w:val="003504EC"/>
    <w:rsid w:val="004374F2"/>
    <w:rsid w:val="00460705"/>
    <w:rsid w:val="00467CA2"/>
    <w:rsid w:val="00485239"/>
    <w:rsid w:val="004E27D7"/>
    <w:rsid w:val="0055145C"/>
    <w:rsid w:val="005624D8"/>
    <w:rsid w:val="00600615"/>
    <w:rsid w:val="00620476"/>
    <w:rsid w:val="00657A47"/>
    <w:rsid w:val="0071340C"/>
    <w:rsid w:val="00745A44"/>
    <w:rsid w:val="007666D6"/>
    <w:rsid w:val="007A72FA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B72F1"/>
    <w:rsid w:val="00BE3BCE"/>
    <w:rsid w:val="00CB29AC"/>
    <w:rsid w:val="00D06162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51E66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FDBD2"/>
  <w15:docId w15:val="{854AFA31-6A5D-4485-B7E1-C9B8F39F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Angelika Grzelaczyk</cp:lastModifiedBy>
  <cp:revision>2</cp:revision>
  <dcterms:created xsi:type="dcterms:W3CDTF">2024-10-01T11:01:00Z</dcterms:created>
  <dcterms:modified xsi:type="dcterms:W3CDTF">2024-10-01T11:01:00Z</dcterms:modified>
</cp:coreProperties>
</file>